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/>
        <w:wordWrap/>
        <w:adjustRightInd/>
        <w:snapToGrid/>
        <w:spacing w:after="0" w:line="360" w:lineRule="auto"/>
        <w:ind w:left="0" w:leftChars="0" w:right="0" w:firstLine="700" w:firstLineChars="0"/>
        <w:jc w:val="both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Calibri" w:cs="Times New Roman"/>
          <w:sz w:val="28"/>
          <w:szCs w:val="28"/>
        </w:rPr>
        <w:t>постановление администрации муниципального района Хворостянский Самарской области  от 12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апреля  2013г.  </w:t>
      </w:r>
      <w:r>
        <w:rPr>
          <w:rFonts w:ascii="Times New Roman" w:hAnsi="Times New Roman" w:cs="Times New Roman"/>
          <w:sz w:val="28"/>
          <w:szCs w:val="28"/>
        </w:rPr>
        <w:t>№ 178 «Об   утверждении    Порядка предоставления  в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6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А.И. Власов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ABC_TypeWriterRussian">
    <w:panose1 w:val="020B72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817"/>
    <w:rsid w:val="00002732"/>
    <w:rsid w:val="0023062B"/>
    <w:rsid w:val="00260594"/>
    <w:rsid w:val="005136A4"/>
    <w:rsid w:val="00611823"/>
    <w:rsid w:val="0066008F"/>
    <w:rsid w:val="007524CA"/>
    <w:rsid w:val="007C0B5B"/>
    <w:rsid w:val="00B04987"/>
    <w:rsid w:val="00B94510"/>
    <w:rsid w:val="00C33283"/>
    <w:rsid w:val="00E45817"/>
    <w:rsid w:val="00EB7771"/>
    <w:rsid w:val="00F70FDD"/>
    <w:rsid w:val="00FD5AE7"/>
    <w:rsid w:val="00FF3ADA"/>
    <w:rsid w:val="6FFEA48A"/>
    <w:rsid w:val="AFAA83D7"/>
    <w:rsid w:val="BBFF3EEE"/>
    <w:rsid w:val="DD3E61B7"/>
    <w:rsid w:val="EFBC09FB"/>
    <w:rsid w:val="F5B32749"/>
    <w:rsid w:val="FF1BF8A9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Calibr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9"/>
    <w:uiPriority w:val="99"/>
    <w:pPr>
      <w:tabs>
        <w:tab w:val="center" w:pos="4677"/>
        <w:tab w:val="right" w:pos="9355"/>
      </w:tabs>
    </w:pPr>
  </w:style>
  <w:style w:type="character" w:styleId="5">
    <w:name w:val="page number"/>
    <w:basedOn w:val="4"/>
    <w:uiPriority w:val="99"/>
    <w:rPr/>
  </w:style>
  <w:style w:type="paragraph" w:customStyle="1" w:styleId="7">
    <w:name w:val="ConsPlusNormal"/>
    <w:uiPriority w:val="99"/>
    <w:pPr>
      <w:widowControl w:val="0"/>
      <w:autoSpaceDE w:val="0"/>
      <w:autoSpaceDN w:val="0"/>
    </w:pPr>
    <w:rPr>
      <w:rFonts w:ascii="Calibri" w:hAnsi="Calibri" w:eastAsia="SimSun" w:cs="Calibri"/>
      <w:sz w:val="22"/>
      <w:szCs w:val="22"/>
      <w:lang w:val="en-US" w:eastAsia="zh-CN" w:bidi="ar-SA"/>
    </w:rPr>
  </w:style>
  <w:style w:type="character" w:customStyle="1" w:styleId="8">
    <w:name w:val="Footer Char"/>
    <w:basedOn w:val="4"/>
    <w:link w:val="2"/>
    <w:semiHidden/>
    <w:uiPriority w:val="99"/>
    <w:rPr>
      <w:rFonts w:ascii="Calibri" w:hAnsi="Calibri" w:cs="Calibri"/>
      <w:lang w:val="en-US" w:eastAsia="en-US"/>
    </w:rPr>
  </w:style>
  <w:style w:type="character" w:customStyle="1" w:styleId="9">
    <w:name w:val="Header Char"/>
    <w:basedOn w:val="4"/>
    <w:link w:val="3"/>
    <w:semiHidden/>
    <w:uiPriority w:val="99"/>
    <w:rPr>
      <w:rFonts w:ascii="Calibri" w:hAnsi="Calibri" w:cs="Calibri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SimartSOFT</Company>
  <Pages>1</Pages>
  <Words>138</Words>
  <Characters>787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dcterms:modified xsi:type="dcterms:W3CDTF">2017-07-04T15:39:37Z</dcterms:modified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